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63246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2B102A" w:rsidRPr="002B102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Αλφαδολάστιχο</w:t>
            </w:r>
            <w:proofErr w:type="spellEnd"/>
            <w:r w:rsidR="002B102A" w:rsidRPr="002B102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αντλία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2B102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2B10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Αλφαδολάστιχο</w:t>
            </w:r>
            <w:proofErr w:type="spellEnd"/>
            <w:r w:rsidRPr="002B10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Φ8Χ18mm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B86D4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D58EC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B102A"/>
    <w:rsid w:val="002C5B52"/>
    <w:rsid w:val="005F26FE"/>
    <w:rsid w:val="006D58EC"/>
    <w:rsid w:val="007C3968"/>
    <w:rsid w:val="008D329F"/>
    <w:rsid w:val="009A6F68"/>
    <w:rsid w:val="009F37FE"/>
    <w:rsid w:val="00A12D11"/>
    <w:rsid w:val="00AB650B"/>
    <w:rsid w:val="00B56492"/>
    <w:rsid w:val="00B63246"/>
    <w:rsid w:val="00B86D45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7FDB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34</TotalTime>
  <Pages>1</Pages>
  <Words>36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20</cp:revision>
  <dcterms:created xsi:type="dcterms:W3CDTF">2025-04-09T12:40:00Z</dcterms:created>
  <dcterms:modified xsi:type="dcterms:W3CDTF">2025-11-20T19:55:00Z</dcterms:modified>
</cp:coreProperties>
</file>